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E77" w:rsidRPr="00E32A78" w:rsidRDefault="008A0E77" w:rsidP="00D2594C">
      <w:pPr>
        <w:spacing w:after="0" w:line="360" w:lineRule="auto"/>
        <w:jc w:val="center"/>
      </w:pPr>
      <w:r w:rsidRPr="00E32A78">
        <w:t>С О Г Л А Ш Е Н И Е</w:t>
      </w:r>
    </w:p>
    <w:p w:rsidR="008A0E77" w:rsidRPr="00E32A78" w:rsidRDefault="008A0E77" w:rsidP="00D2594C">
      <w:pPr>
        <w:spacing w:after="0" w:line="240" w:lineRule="auto"/>
        <w:jc w:val="center"/>
      </w:pPr>
      <w:r w:rsidRPr="00E32A78">
        <w:t xml:space="preserve">о передаче полномочий </w:t>
      </w:r>
      <w:r>
        <w:t xml:space="preserve">администрации Черменского сельского поселения </w:t>
      </w:r>
      <w:r w:rsidRPr="00E32A78">
        <w:t xml:space="preserve"> Пригород</w:t>
      </w:r>
      <w:r>
        <w:t>ного района РСО</w:t>
      </w:r>
      <w:r w:rsidRPr="00E32A78">
        <w:t>-Алания по решению вопросов местного значения</w:t>
      </w:r>
      <w:r>
        <w:t xml:space="preserve"> на уровень</w:t>
      </w:r>
      <w:r w:rsidRPr="00E32A78">
        <w:t xml:space="preserve"> </w:t>
      </w:r>
      <w:r>
        <w:t>администрации местного самоуправления Муниципального О</w:t>
      </w:r>
      <w:r w:rsidRPr="00E32A78">
        <w:t>бразования Пригородный район</w:t>
      </w:r>
      <w:r>
        <w:t xml:space="preserve"> РСО-Алания</w:t>
      </w:r>
    </w:p>
    <w:p w:rsidR="008A0E77" w:rsidRPr="00E32A78" w:rsidRDefault="008A0E77" w:rsidP="00BD4CDF">
      <w:pPr>
        <w:spacing w:after="0" w:line="240" w:lineRule="auto"/>
      </w:pPr>
    </w:p>
    <w:p w:rsidR="008A0E77" w:rsidRPr="00E32A78" w:rsidRDefault="008A0E77" w:rsidP="00BD4CDF">
      <w:pPr>
        <w:spacing w:after="0" w:line="240" w:lineRule="auto"/>
      </w:pPr>
      <w:r>
        <w:t xml:space="preserve">с. Чермен                                                          </w:t>
      </w:r>
      <w:r w:rsidRPr="00E32A78">
        <w:t xml:space="preserve">      «</w:t>
      </w:r>
      <w:r>
        <w:t>15» ноября 2018</w:t>
      </w:r>
      <w:r w:rsidRPr="00E32A78">
        <w:t xml:space="preserve"> года</w:t>
      </w:r>
    </w:p>
    <w:p w:rsidR="008A0E77" w:rsidRPr="00E32A78" w:rsidRDefault="008A0E77" w:rsidP="004B0B2F">
      <w:pPr>
        <w:spacing w:after="0" w:line="240" w:lineRule="auto"/>
        <w:jc w:val="both"/>
      </w:pPr>
    </w:p>
    <w:p w:rsidR="008A0E77" w:rsidRPr="00E32A78" w:rsidRDefault="008A0E77" w:rsidP="00B8078B">
      <w:pPr>
        <w:spacing w:after="0" w:line="240" w:lineRule="auto"/>
        <w:ind w:firstLine="708"/>
        <w:jc w:val="both"/>
      </w:pPr>
      <w:r w:rsidRPr="00E32A78">
        <w:t xml:space="preserve">Администрация </w:t>
      </w:r>
      <w:r>
        <w:t xml:space="preserve">Черменского сельского поселения </w:t>
      </w:r>
      <w:r w:rsidRPr="00E32A78">
        <w:t xml:space="preserve"> Пригородного района Республики Северная Осетия-Алания, именуемая в дальнейшем «Поселение», в лице главы администрации, </w:t>
      </w:r>
      <w:r>
        <w:t>Агкацевой Белы Григорьевны</w:t>
      </w:r>
      <w:r w:rsidRPr="00E32A78">
        <w:t xml:space="preserve">, действующего на основании Устава </w:t>
      </w:r>
      <w:r>
        <w:t xml:space="preserve">администрации Черменского сельского поселения </w:t>
      </w:r>
      <w:r w:rsidRPr="00E32A78">
        <w:t xml:space="preserve"> Пригородного района с одной стороны, и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 w:rsidRPr="0041697A">
        <w:t xml:space="preserve"> </w:t>
      </w:r>
      <w:r w:rsidRPr="00E32A78">
        <w:t>Республики Северная Осетия-Алания, именуемая в дальнейшем «</w:t>
      </w:r>
      <w:r>
        <w:t>Администрация</w:t>
      </w:r>
      <w:r w:rsidRPr="00E32A78">
        <w:t xml:space="preserve">», в лице главы администрации Есиева Руслана Асланбековича, действующего на основании Устава муниципального образования Пригородный район, с другой стороны, совместно именуемые «Стороны», руководствуясь </w:t>
      </w:r>
      <w:r>
        <w:t xml:space="preserve">положениями </w:t>
      </w:r>
      <w:r w:rsidRPr="00E32A78">
        <w:t>Федерального закона от 06.10.2003 №131-ФЗ «Об общих принципах организации местного самоуправ</w:t>
      </w:r>
      <w:r>
        <w:t>ления в Российской Федерации» и</w:t>
      </w:r>
      <w:r w:rsidRPr="00E32A78">
        <w:t xml:space="preserve"> 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 xml:space="preserve">24-РЗ «О местном самоуправлении в Республике Северная Осетия-Алания», Устава </w:t>
      </w:r>
      <w:r>
        <w:t xml:space="preserve">администрации Черменского сельского поселения </w:t>
      </w:r>
      <w:r w:rsidRPr="00E32A78">
        <w:t xml:space="preserve"> Пригородного района РСО-Алания и Устава муниципального образования Пригородный район, с целью эффективного решения вопросов местного</w:t>
      </w:r>
      <w:r>
        <w:t xml:space="preserve"> значения, заключили настоящее с</w:t>
      </w:r>
      <w:r w:rsidRPr="00E32A78">
        <w:t>оглашение о нижеследующем:</w:t>
      </w:r>
    </w:p>
    <w:p w:rsidR="008A0E77" w:rsidRPr="00E32A78" w:rsidRDefault="008A0E77" w:rsidP="00A2713D">
      <w:pPr>
        <w:spacing w:after="0" w:line="240" w:lineRule="auto"/>
        <w:jc w:val="both"/>
      </w:pPr>
    </w:p>
    <w:p w:rsidR="008A0E77" w:rsidRPr="00E32A78" w:rsidRDefault="008A0E77" w:rsidP="00D2594C">
      <w:pPr>
        <w:spacing w:after="0" w:line="360" w:lineRule="auto"/>
        <w:jc w:val="center"/>
      </w:pPr>
      <w:r>
        <w:t>1. </w:t>
      </w:r>
      <w:r w:rsidRPr="00E32A78">
        <w:t xml:space="preserve">Предмет </w:t>
      </w:r>
      <w:r>
        <w:t>с</w:t>
      </w:r>
      <w:r w:rsidRPr="00E32A78">
        <w:t>оглашения</w:t>
      </w:r>
    </w:p>
    <w:p w:rsidR="008A0E77" w:rsidRPr="00E32A78" w:rsidRDefault="008A0E77" w:rsidP="00247883">
      <w:pPr>
        <w:spacing w:after="0" w:line="240" w:lineRule="auto"/>
        <w:jc w:val="both"/>
      </w:pPr>
      <w:r>
        <w:t>1.1. </w:t>
      </w:r>
      <w:r w:rsidRPr="00E32A78">
        <w:t xml:space="preserve">Настоящее Соглашение, в соответствии с 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>,</w:t>
      </w:r>
      <w:r w:rsidRPr="00F73816">
        <w:t xml:space="preserve"> </w:t>
      </w:r>
      <w:r>
        <w:t xml:space="preserve">и  пункта 3 частью 1 статьи 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 и статьями 13 и 14 </w:t>
      </w:r>
      <w:r w:rsidRPr="00E32A78">
        <w:t>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>24-РЗ «О местном самоуправлении в Республике Северная Осетия-Алания»</w:t>
      </w:r>
      <w:r>
        <w:t xml:space="preserve"> </w:t>
      </w:r>
      <w:r w:rsidRPr="00E32A78">
        <w:t>регулирует отношения, возникающие между Сторонами, в части передачи полномочий по решению вопросов местного значения поселения к Муниципальному району.</w:t>
      </w:r>
    </w:p>
    <w:p w:rsidR="008A0E77" w:rsidRPr="00E32A78" w:rsidRDefault="008A0E77" w:rsidP="00942E0C">
      <w:pPr>
        <w:spacing w:after="0" w:line="240" w:lineRule="auto"/>
        <w:jc w:val="both"/>
      </w:pPr>
      <w:r w:rsidRPr="00E32A78">
        <w:t>1.2.</w:t>
      </w:r>
      <w:r>
        <w:t> </w:t>
      </w:r>
      <w:r w:rsidRPr="00E32A78">
        <w:t xml:space="preserve">Поселение передает, а </w:t>
      </w:r>
      <w:r>
        <w:t>Администрация</w:t>
      </w:r>
      <w:r w:rsidRPr="00E32A78">
        <w:t xml:space="preserve"> принимает на себя осуществление следующих полномочий по решению вопросов местного значения поселения:</w:t>
      </w:r>
    </w:p>
    <w:p w:rsidR="008A0E77" w:rsidRPr="00E32A78" w:rsidRDefault="008A0E77" w:rsidP="00942E0C">
      <w:pPr>
        <w:spacing w:after="0" w:line="240" w:lineRule="auto"/>
        <w:ind w:firstLine="708"/>
        <w:jc w:val="both"/>
      </w:pPr>
      <w:r>
        <w:t>1) </w:t>
      </w:r>
      <w:r w:rsidRPr="00E32A78">
        <w:t>установление, изменение и отмена местных налогов и сборов поселения;</w:t>
      </w:r>
    </w:p>
    <w:p w:rsidR="008A0E77" w:rsidRPr="00E32A78" w:rsidRDefault="008A0E77" w:rsidP="00942E0C">
      <w:pPr>
        <w:spacing w:after="0" w:line="240" w:lineRule="auto"/>
        <w:ind w:firstLine="708"/>
        <w:jc w:val="both"/>
      </w:pPr>
      <w:r>
        <w:t>2) </w:t>
      </w:r>
      <w:r w:rsidRPr="00E32A78"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8A0E77" w:rsidRPr="00E32A78" w:rsidRDefault="008A0E77" w:rsidP="00942E0C">
      <w:pPr>
        <w:spacing w:after="0" w:line="240" w:lineRule="auto"/>
        <w:ind w:firstLine="708"/>
        <w:jc w:val="both"/>
      </w:pPr>
      <w:r w:rsidRPr="00E32A78">
        <w:t>3</w:t>
      </w:r>
      <w:r>
        <w:t>) </w:t>
      </w:r>
      <w:r w:rsidRPr="00E32A78"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8A0E77" w:rsidRPr="00E32A78" w:rsidRDefault="008A0E77" w:rsidP="00942E0C">
      <w:pPr>
        <w:spacing w:after="0" w:line="240" w:lineRule="auto"/>
        <w:ind w:firstLine="708"/>
        <w:jc w:val="both"/>
      </w:pPr>
      <w:r w:rsidRPr="00E32A78">
        <w:t>4</w:t>
      </w:r>
      <w:r>
        <w:t>) </w:t>
      </w:r>
      <w:r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8A0E77" w:rsidRDefault="008A0E77" w:rsidP="00942E0C">
      <w:pPr>
        <w:spacing w:after="0" w:line="240" w:lineRule="auto"/>
        <w:ind w:firstLine="708"/>
        <w:jc w:val="both"/>
      </w:pPr>
      <w:r w:rsidRPr="00E32A78">
        <w:t>5</w:t>
      </w:r>
      <w:r>
        <w:t>) </w:t>
      </w:r>
      <w:r w:rsidRPr="00E32A78">
        <w:t>предоставление помещения для работы на обслуживаемом административном участке поселения сотруднику, замещающему должность учас</w:t>
      </w:r>
      <w:r>
        <w:t>ткового уполномоченного полиции;</w:t>
      </w:r>
    </w:p>
    <w:p w:rsidR="008A0E77" w:rsidRDefault="008A0E77" w:rsidP="00942E0C">
      <w:pPr>
        <w:spacing w:after="0" w:line="240" w:lineRule="auto"/>
        <w:ind w:firstLine="708"/>
        <w:jc w:val="both"/>
      </w:pPr>
      <w:r>
        <w:t xml:space="preserve"> 6) на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указанными в</w:t>
      </w:r>
      <w:r w:rsidRPr="00BA3862">
        <w:t xml:space="preserve"> </w:t>
      </w:r>
      <w:r>
        <w:t xml:space="preserve">п.3 ч.1 ст.17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>;</w:t>
      </w:r>
    </w:p>
    <w:p w:rsidR="008A0E77" w:rsidRPr="00E32A78" w:rsidRDefault="008A0E77" w:rsidP="00942E0C">
      <w:pPr>
        <w:spacing w:after="0" w:line="240" w:lineRule="auto"/>
        <w:ind w:firstLine="708"/>
        <w:jc w:val="both"/>
      </w:pPr>
      <w:r>
        <w:t>7)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</w:t>
      </w:r>
      <w:r w:rsidRPr="00E32A78">
        <w:t>дминистраци</w:t>
      </w:r>
      <w:r>
        <w:t>и</w:t>
      </w:r>
      <w:r w:rsidRPr="00E32A78">
        <w:t xml:space="preserve"> </w:t>
      </w:r>
      <w:r>
        <w:t>Черменского сельского поселения</w:t>
      </w:r>
      <w:r w:rsidRPr="00E32A78">
        <w:t xml:space="preserve"> Пригородного района Республики Северная Осетия-Алания</w:t>
      </w:r>
      <w:r>
        <w:t xml:space="preserve"> в соответствии ч.4 ст.15</w:t>
      </w:r>
      <w:r w:rsidRPr="00E32A78">
        <w:t xml:space="preserve"> 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. </w:t>
      </w:r>
    </w:p>
    <w:p w:rsidR="008A0E77" w:rsidRPr="00E32A78" w:rsidRDefault="008A0E77" w:rsidP="00865ED1">
      <w:pPr>
        <w:spacing w:after="0" w:line="240" w:lineRule="auto"/>
        <w:jc w:val="both"/>
      </w:pPr>
    </w:p>
    <w:p w:rsidR="008A0E77" w:rsidRDefault="008A0E77" w:rsidP="00D2594C">
      <w:pPr>
        <w:spacing w:after="0" w:line="360" w:lineRule="auto"/>
        <w:jc w:val="center"/>
      </w:pPr>
      <w:r>
        <w:t>2. </w:t>
      </w:r>
      <w:r w:rsidRPr="00E32A78">
        <w:t>Права и обязанности Сторон</w:t>
      </w:r>
    </w:p>
    <w:p w:rsidR="008A0E77" w:rsidRDefault="008A0E77" w:rsidP="00D2594C">
      <w:pPr>
        <w:spacing w:after="0" w:line="360" w:lineRule="auto"/>
        <w:jc w:val="both"/>
      </w:pPr>
      <w:r w:rsidRPr="00E32A78">
        <w:t>2.1.</w:t>
      </w:r>
      <w:r>
        <w:t> </w:t>
      </w:r>
      <w:r w:rsidRPr="00E32A78">
        <w:t>Поселение имеет право:</w:t>
      </w:r>
    </w:p>
    <w:p w:rsidR="008A0E77" w:rsidRPr="00E32A78" w:rsidRDefault="008A0E77" w:rsidP="006C5963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8A0E77" w:rsidRPr="00E32A78" w:rsidRDefault="008A0E77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8A0E77" w:rsidRPr="00E32A78" w:rsidRDefault="008A0E77" w:rsidP="006C5963">
      <w:pPr>
        <w:spacing w:after="0" w:line="240" w:lineRule="auto"/>
        <w:jc w:val="both"/>
      </w:pPr>
      <w:r w:rsidRPr="00E32A78"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8A0E77" w:rsidRPr="00E32A78" w:rsidRDefault="008A0E77" w:rsidP="006C5963">
      <w:pPr>
        <w:spacing w:after="0" w:line="240" w:lineRule="auto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8A0E77" w:rsidRDefault="008A0E77" w:rsidP="006C5963">
      <w:pPr>
        <w:spacing w:after="0" w:line="240" w:lineRule="auto"/>
        <w:jc w:val="both"/>
      </w:pPr>
    </w:p>
    <w:p w:rsidR="008A0E77" w:rsidRPr="00E32A78" w:rsidRDefault="008A0E77" w:rsidP="006C5963">
      <w:pPr>
        <w:spacing w:after="0" w:line="240" w:lineRule="auto"/>
        <w:jc w:val="both"/>
      </w:pPr>
      <w:r w:rsidRPr="00E32A78">
        <w:t>2</w:t>
      </w:r>
      <w:r>
        <w:t>.2. П</w:t>
      </w:r>
      <w:r w:rsidRPr="00E32A78">
        <w:t>оселение обязано:</w:t>
      </w:r>
    </w:p>
    <w:p w:rsidR="008A0E77" w:rsidRDefault="008A0E77" w:rsidP="006C5963">
      <w:pPr>
        <w:spacing w:after="0" w:line="240" w:lineRule="auto"/>
        <w:jc w:val="both"/>
      </w:pPr>
    </w:p>
    <w:p w:rsidR="008A0E77" w:rsidRPr="00E32A78" w:rsidRDefault="008A0E77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8A0E77" w:rsidRDefault="008A0E77" w:rsidP="006C5963">
      <w:pPr>
        <w:spacing w:after="0" w:line="240" w:lineRule="auto"/>
        <w:jc w:val="both"/>
      </w:pPr>
    </w:p>
    <w:p w:rsidR="008A0E77" w:rsidRDefault="008A0E77" w:rsidP="00D2594C">
      <w:pPr>
        <w:spacing w:after="0" w:line="36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8A0E77" w:rsidRPr="00E32A78" w:rsidRDefault="008A0E77" w:rsidP="00E32A78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8A0E77" w:rsidRPr="00E32A78" w:rsidRDefault="008A0E77" w:rsidP="006C5963">
      <w:pPr>
        <w:spacing w:after="0" w:line="240" w:lineRule="auto"/>
        <w:jc w:val="both"/>
      </w:pPr>
      <w:r>
        <w:t>3.3.2. </w:t>
      </w:r>
      <w:r w:rsidRPr="00E32A78">
        <w:t xml:space="preserve">Запрашивать у </w:t>
      </w:r>
      <w:r>
        <w:t xml:space="preserve">Поселения </w:t>
      </w:r>
      <w:r w:rsidRPr="00E32A78">
        <w:t>информацию, необходимую для осуществления  предусмотренных полномочий.</w:t>
      </w:r>
    </w:p>
    <w:p w:rsidR="008A0E77" w:rsidRPr="00E32A78" w:rsidRDefault="008A0E77" w:rsidP="006C5963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8A0E77" w:rsidRDefault="008A0E77" w:rsidP="006C5963">
      <w:pPr>
        <w:spacing w:after="0" w:line="240" w:lineRule="auto"/>
        <w:jc w:val="both"/>
      </w:pPr>
    </w:p>
    <w:p w:rsidR="008A0E77" w:rsidRPr="00E32A78" w:rsidRDefault="008A0E77" w:rsidP="00D2594C">
      <w:pPr>
        <w:spacing w:after="0" w:line="360" w:lineRule="auto"/>
        <w:jc w:val="both"/>
      </w:pPr>
      <w:r>
        <w:t>3.4. Администрация обязана</w:t>
      </w:r>
      <w:r w:rsidRPr="00E32A78">
        <w:t>:</w:t>
      </w:r>
    </w:p>
    <w:p w:rsidR="008A0E77" w:rsidRPr="00E32A78" w:rsidRDefault="008A0E77" w:rsidP="006C5963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8A0E77" w:rsidRPr="00E32A78" w:rsidRDefault="008A0E77" w:rsidP="006C5963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8A0E77" w:rsidRPr="00E32A78" w:rsidRDefault="008A0E77" w:rsidP="006C5963">
      <w:pPr>
        <w:spacing w:after="0" w:line="240" w:lineRule="auto"/>
        <w:jc w:val="both"/>
      </w:pPr>
      <w:r>
        <w:t>3.4.3. </w:t>
      </w:r>
      <w:r w:rsidRPr="00E32A78">
        <w:t xml:space="preserve">Предоставлять </w:t>
      </w:r>
      <w:r>
        <w:t xml:space="preserve">для ознакомления Поселению </w:t>
      </w:r>
      <w:r w:rsidRPr="00E32A78">
        <w:t>ежеквартальный отчет о ходе исполнения полномочий, и</w:t>
      </w:r>
      <w:r>
        <w:t>спользовании финансовых средств</w:t>
      </w:r>
      <w:r w:rsidRPr="00E32A78">
        <w:t xml:space="preserve"> (межбюджетных трансфертов), а также иную информацию.</w:t>
      </w:r>
    </w:p>
    <w:p w:rsidR="008A0E77" w:rsidRDefault="008A0E77" w:rsidP="005E6DC3">
      <w:pPr>
        <w:spacing w:after="0" w:line="240" w:lineRule="auto"/>
        <w:jc w:val="both"/>
      </w:pPr>
    </w:p>
    <w:p w:rsidR="008A0E77" w:rsidRDefault="008A0E77" w:rsidP="00D2594C">
      <w:pPr>
        <w:spacing w:after="0" w:line="360" w:lineRule="auto"/>
        <w:jc w:val="center"/>
      </w:pPr>
      <w:r>
        <w:t xml:space="preserve">3. Порядок предоставления </w:t>
      </w:r>
      <w:r w:rsidRPr="00E32A78">
        <w:t>межбюджетных трансфертов</w:t>
      </w:r>
      <w:r>
        <w:t>.</w:t>
      </w:r>
    </w:p>
    <w:p w:rsidR="008A0E77" w:rsidRPr="00E32A78" w:rsidRDefault="008A0E77" w:rsidP="005E6DC3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Стор</w:t>
      </w:r>
      <w:r>
        <w:t xml:space="preserve">оны определяют объем </w:t>
      </w:r>
      <w:r w:rsidRPr="00E32A78">
        <w:t xml:space="preserve">межбюджетных трансфертов, необходимых для осуществления передаваемых полномочий </w:t>
      </w:r>
      <w:r>
        <w:t>при принятии бюджета Поселения</w:t>
      </w:r>
      <w:r w:rsidRPr="00E32A78">
        <w:t xml:space="preserve"> на очередной финансовый год с расшифровкой выделяе</w:t>
      </w:r>
      <w:r>
        <w:t xml:space="preserve">мых средств отдельно на каждое </w:t>
      </w:r>
      <w:r w:rsidRPr="00E32A78">
        <w:t>исполняемое полномочие</w:t>
      </w:r>
      <w:r>
        <w:t>.</w:t>
      </w:r>
    </w:p>
    <w:p w:rsidR="008A0E77" w:rsidRPr="00E32A78" w:rsidRDefault="008A0E77" w:rsidP="005E6DC3">
      <w:pPr>
        <w:spacing w:after="0" w:line="240" w:lineRule="auto"/>
        <w:jc w:val="both"/>
      </w:pPr>
      <w:r w:rsidRPr="00E32A78">
        <w:t>3.2.</w:t>
      </w:r>
      <w:r>
        <w:t>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>в соответствии с бюджетным законодательством РФ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8A0E77" w:rsidRDefault="008A0E77" w:rsidP="00D036AE">
      <w:pPr>
        <w:spacing w:after="0" w:line="240" w:lineRule="auto"/>
        <w:jc w:val="both"/>
      </w:pPr>
    </w:p>
    <w:p w:rsidR="008A0E77" w:rsidRDefault="008A0E77" w:rsidP="00D2594C">
      <w:pPr>
        <w:spacing w:after="0" w:line="360" w:lineRule="auto"/>
        <w:jc w:val="center"/>
      </w:pPr>
      <w:r>
        <w:t>4. Контроль над</w:t>
      </w:r>
      <w:r w:rsidRPr="00E32A78">
        <w:t xml:space="preserve"> исполнение</w:t>
      </w:r>
      <w:r>
        <w:t>м</w:t>
      </w:r>
      <w:r w:rsidRPr="00E32A78">
        <w:t xml:space="preserve"> полномочий</w:t>
      </w:r>
      <w:r>
        <w:t>.</w:t>
      </w:r>
    </w:p>
    <w:p w:rsidR="008A0E77" w:rsidRPr="00E32A78" w:rsidRDefault="008A0E77" w:rsidP="00D036AE">
      <w:pPr>
        <w:spacing w:after="0" w:line="240" w:lineRule="auto"/>
        <w:jc w:val="both"/>
      </w:pPr>
      <w:r w:rsidRPr="00E32A78">
        <w:t>4</w:t>
      </w:r>
      <w:r>
        <w:t>.1. </w:t>
      </w:r>
      <w:r w:rsidRPr="00E32A78">
        <w:t>Контроль</w:t>
      </w:r>
      <w:r>
        <w:t xml:space="preserve"> над</w:t>
      </w:r>
      <w:r w:rsidRPr="00E32A78">
        <w:t xml:space="preserve"> исполнением </w:t>
      </w:r>
      <w:r>
        <w:t xml:space="preserve">Администрацией </w:t>
      </w:r>
      <w:r w:rsidRPr="00E32A78">
        <w:t>полномочий осущ</w:t>
      </w:r>
      <w:r>
        <w:t>ествляется путем предоставления</w:t>
      </w:r>
      <w:r w:rsidRPr="00E32A78">
        <w:t xml:space="preserve"> ежеквартальных отчетов об осуществлении полномочий и использовании финансовых средств (межбюджетных трансфертов).</w:t>
      </w:r>
    </w:p>
    <w:p w:rsidR="008A0E77" w:rsidRPr="00E32A78" w:rsidRDefault="008A0E77" w:rsidP="00D036AE">
      <w:pPr>
        <w:spacing w:after="0" w:line="240" w:lineRule="auto"/>
        <w:jc w:val="both"/>
      </w:pPr>
      <w:r w:rsidRPr="00E32A78">
        <w:t>4</w:t>
      </w:r>
      <w:r>
        <w:t>.2. </w:t>
      </w:r>
      <w:r w:rsidRPr="00E32A78">
        <w:t>При об</w:t>
      </w:r>
      <w:r>
        <w:t xml:space="preserve">наружении фактов ненадлежащего </w:t>
      </w:r>
      <w:r w:rsidRPr="00E32A78">
        <w:t xml:space="preserve">осуществления </w:t>
      </w:r>
      <w:r>
        <w:t xml:space="preserve">Администрацией </w:t>
      </w:r>
      <w:r w:rsidRPr="00E32A78">
        <w:t xml:space="preserve">переданных </w:t>
      </w:r>
      <w:r>
        <w:t>полномочий, Поселение</w:t>
      </w:r>
      <w:r w:rsidRPr="00E32A78">
        <w:t xml:space="preserve"> назн</w:t>
      </w:r>
      <w:r>
        <w:t xml:space="preserve">ачает </w:t>
      </w:r>
      <w:r w:rsidRPr="00E32A78">
        <w:t xml:space="preserve">комиссию для составления протокола. </w:t>
      </w:r>
      <w:r>
        <w:t>Администрация</w:t>
      </w:r>
      <w:r w:rsidRPr="00E32A78">
        <w:t xml:space="preserve"> </w:t>
      </w:r>
      <w:r>
        <w:t>должна</w:t>
      </w:r>
      <w:r w:rsidRPr="00E32A78">
        <w:t xml:space="preserve"> быть </w:t>
      </w:r>
      <w:r>
        <w:t>письменно уведомлена</w:t>
      </w:r>
      <w:r w:rsidRPr="00E32A78">
        <w:t xml:space="preserve"> об этом не позднее, чем за 3 дня до начала работы соответствующей к</w:t>
      </w:r>
      <w:r>
        <w:t>омиссии и имеет право направить</w:t>
      </w:r>
      <w:r w:rsidRPr="00E32A78">
        <w:t xml:space="preserve"> своих представителей для участия в работе комиссии.</w:t>
      </w:r>
    </w:p>
    <w:p w:rsidR="008A0E77" w:rsidRPr="00E32A78" w:rsidRDefault="008A0E77" w:rsidP="00D036AE">
      <w:pPr>
        <w:spacing w:after="0" w:line="240" w:lineRule="auto"/>
        <w:jc w:val="both"/>
      </w:pPr>
      <w:r w:rsidRPr="00E32A78">
        <w:t>4</w:t>
      </w:r>
      <w:r>
        <w:t>.3. </w:t>
      </w:r>
      <w:r w:rsidRPr="00E32A78">
        <w:t>Ус</w:t>
      </w:r>
      <w:r>
        <w:t xml:space="preserve">тановление факта ненадлежащего </w:t>
      </w:r>
      <w:r w:rsidRPr="00E32A78">
        <w:t>осуществления (или неосуществления)</w:t>
      </w:r>
      <w:r w:rsidRPr="00276411">
        <w:t xml:space="preserve"> </w:t>
      </w:r>
      <w:r>
        <w:t>Администрацией,</w:t>
      </w:r>
      <w:r w:rsidRPr="00E32A78">
        <w:t xml:space="preserve"> переданных полномочий является основанием для одностороннего р</w:t>
      </w:r>
      <w:r>
        <w:t xml:space="preserve">асторжения, данного Соглашения. </w:t>
      </w:r>
      <w:r w:rsidRPr="00E32A78">
        <w:t>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</w:t>
      </w:r>
      <w:r>
        <w:t>ных документально в 3-х дневный</w:t>
      </w:r>
      <w:r w:rsidRPr="00E32A78">
        <w:t xml:space="preserve"> срок с момента подписания Соглашения о расторжении или получ</w:t>
      </w:r>
      <w:r>
        <w:t>ении письменного уведомления о расторжении</w:t>
      </w:r>
      <w:r w:rsidRPr="00E32A78">
        <w:t xml:space="preserve"> Соглашения.</w:t>
      </w:r>
    </w:p>
    <w:p w:rsidR="008A0E77" w:rsidRPr="00E32A78" w:rsidRDefault="008A0E77" w:rsidP="00D036AE">
      <w:pPr>
        <w:spacing w:after="0" w:line="240" w:lineRule="auto"/>
        <w:jc w:val="both"/>
      </w:pPr>
      <w:r w:rsidRPr="00E32A78">
        <w:t>4.4.</w:t>
      </w:r>
      <w:r>
        <w:t xml:space="preserve"> Администрация </w:t>
      </w:r>
      <w:r w:rsidRPr="00E32A78">
        <w:t>несет ответственность за осуществление переданных ей полномочий.</w:t>
      </w:r>
    </w:p>
    <w:p w:rsidR="008A0E77" w:rsidRPr="00E32A78" w:rsidRDefault="008A0E77" w:rsidP="00D2594C">
      <w:pPr>
        <w:spacing w:after="0" w:line="360" w:lineRule="auto"/>
        <w:jc w:val="center"/>
      </w:pPr>
      <w:r>
        <w:t>5. </w:t>
      </w:r>
      <w:r w:rsidRPr="00E32A78">
        <w:t>Срок действия</w:t>
      </w:r>
    </w:p>
    <w:p w:rsidR="008A0E77" w:rsidRPr="00E32A78" w:rsidRDefault="008A0E77" w:rsidP="00707926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1 год</w:t>
      </w:r>
      <w:r w:rsidRPr="00E32A78">
        <w:t xml:space="preserve"> и вступает в силу с момента подписания.</w:t>
      </w:r>
    </w:p>
    <w:p w:rsidR="008A0E77" w:rsidRPr="00E32A78" w:rsidRDefault="008A0E77" w:rsidP="00707926">
      <w:pPr>
        <w:spacing w:after="0" w:line="240" w:lineRule="auto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уведомлен</w:t>
      </w:r>
      <w:r>
        <w:t>ия второй Стороны не менее чем</w:t>
      </w:r>
      <w:r w:rsidRPr="00E32A78">
        <w:t xml:space="preserve"> за 1 кале</w:t>
      </w:r>
      <w:r>
        <w:t xml:space="preserve">ндарный месяц и возврата ранее </w:t>
      </w:r>
      <w:r w:rsidRPr="00E32A78">
        <w:t xml:space="preserve">предоставленных </w:t>
      </w:r>
      <w:r>
        <w:t xml:space="preserve">Администрации </w:t>
      </w:r>
      <w:r w:rsidRPr="00E32A78">
        <w:t>финансовых средств.</w:t>
      </w:r>
    </w:p>
    <w:p w:rsidR="008A0E77" w:rsidRPr="00E32A78" w:rsidRDefault="008A0E77" w:rsidP="00707926">
      <w:pPr>
        <w:spacing w:after="0" w:line="240" w:lineRule="auto"/>
        <w:jc w:val="both"/>
      </w:pPr>
    </w:p>
    <w:p w:rsidR="008A0E77" w:rsidRPr="00E32A78" w:rsidRDefault="008A0E77" w:rsidP="00D2594C">
      <w:pPr>
        <w:spacing w:after="0" w:line="360" w:lineRule="auto"/>
        <w:jc w:val="center"/>
      </w:pPr>
      <w:r>
        <w:t xml:space="preserve">6. Прекращение </w:t>
      </w:r>
      <w:r w:rsidRPr="00E32A78">
        <w:t>действия</w:t>
      </w:r>
      <w:r>
        <w:t xml:space="preserve"> Соглашения</w:t>
      </w:r>
    </w:p>
    <w:p w:rsidR="008A0E77" w:rsidRPr="00E32A78" w:rsidRDefault="008A0E77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8A0E77" w:rsidRPr="00E32A78" w:rsidRDefault="008A0E77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Истечения сроков настоящего Соглашения.</w:t>
      </w:r>
    </w:p>
    <w:p w:rsidR="008A0E77" w:rsidRPr="00E32A78" w:rsidRDefault="008A0E77" w:rsidP="00707926">
      <w:pPr>
        <w:spacing w:after="0" w:line="240" w:lineRule="auto"/>
        <w:jc w:val="both"/>
      </w:pPr>
      <w:r w:rsidRPr="00E32A78">
        <w:t>6</w:t>
      </w:r>
      <w:r>
        <w:t>.1.2. </w:t>
      </w:r>
      <w:r w:rsidRPr="00E32A78">
        <w:t xml:space="preserve">Неосуществления или ненадлежащего осуществления </w:t>
      </w:r>
      <w:r>
        <w:t>Администрацией</w:t>
      </w:r>
      <w:r w:rsidRPr="00E32A78">
        <w:t xml:space="preserve"> </w:t>
      </w:r>
      <w:r>
        <w:t xml:space="preserve">переданных </w:t>
      </w:r>
      <w:r w:rsidRPr="00E32A78">
        <w:t>полномочий.</w:t>
      </w:r>
    </w:p>
    <w:p w:rsidR="008A0E77" w:rsidRPr="00E32A78" w:rsidRDefault="008A0E77" w:rsidP="00707926">
      <w:pPr>
        <w:spacing w:after="0" w:line="240" w:lineRule="auto"/>
        <w:jc w:val="both"/>
      </w:pPr>
      <w:r w:rsidRPr="00E32A78">
        <w:t>6</w:t>
      </w:r>
      <w:r>
        <w:t>.1.3. </w:t>
      </w:r>
      <w:r w:rsidRPr="00E32A78">
        <w:t xml:space="preserve">Нецелевого использования </w:t>
      </w:r>
      <w:r>
        <w:t xml:space="preserve">Администрацией </w:t>
      </w:r>
      <w:r w:rsidRPr="00E32A78">
        <w:t>финансовых</w:t>
      </w:r>
      <w:r>
        <w:t xml:space="preserve"> средств (межбюджетных трансфертов), </w:t>
      </w:r>
      <w:r w:rsidRPr="00E32A78">
        <w:t>предоставляемых в порядке, предусмотренном настоящим Соглашением.</w:t>
      </w:r>
    </w:p>
    <w:p w:rsidR="008A0E77" w:rsidRPr="00E32A78" w:rsidRDefault="008A0E77" w:rsidP="00707926">
      <w:pPr>
        <w:spacing w:after="0" w:line="240" w:lineRule="auto"/>
        <w:jc w:val="both"/>
      </w:pPr>
      <w:r w:rsidRPr="00E32A78"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 пунктом 4 настоящ</w:t>
      </w:r>
      <w:r>
        <w:t>его Соглашения из бюджета поселения в течение трех</w:t>
      </w:r>
      <w:r w:rsidRPr="00E32A78">
        <w:t xml:space="preserve"> месяцев с момента последнего перечисления.</w:t>
      </w:r>
    </w:p>
    <w:p w:rsidR="008A0E77" w:rsidRPr="00E32A78" w:rsidRDefault="008A0E77" w:rsidP="00707926">
      <w:pPr>
        <w:spacing w:after="0" w:line="240" w:lineRule="auto"/>
        <w:jc w:val="both"/>
      </w:pPr>
      <w:r w:rsidRPr="00E32A78">
        <w:t>6.1.5.</w:t>
      </w:r>
      <w:r>
        <w:t> </w:t>
      </w:r>
      <w:r w:rsidRPr="00E32A78">
        <w:t>В случае прекращения переданных полномочий в силу закона.</w:t>
      </w:r>
    </w:p>
    <w:p w:rsidR="008A0E77" w:rsidRPr="00E32A78" w:rsidRDefault="008A0E77" w:rsidP="00707926">
      <w:pPr>
        <w:spacing w:after="0" w:line="240" w:lineRule="auto"/>
        <w:jc w:val="both"/>
      </w:pPr>
      <w:r w:rsidRPr="00E32A78">
        <w:t>6</w:t>
      </w:r>
      <w:r>
        <w:t>.1.6. </w:t>
      </w:r>
      <w:r w:rsidRPr="00E32A78">
        <w:t>По соглашению Сторон</w:t>
      </w:r>
      <w:r>
        <w:t xml:space="preserve"> </w:t>
      </w:r>
      <w:r w:rsidRPr="00E32A78">
        <w:t>при условии уведомления Стороны о расторжении Соглашения в письменной форме.</w:t>
      </w:r>
    </w:p>
    <w:p w:rsidR="008A0E77" w:rsidRPr="00E32A78" w:rsidRDefault="008A0E77" w:rsidP="00707926">
      <w:pPr>
        <w:spacing w:after="0" w:line="240" w:lineRule="auto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>Администрация</w:t>
      </w:r>
      <w:r w:rsidRPr="00E32A78">
        <w:t xml:space="preserve"> </w:t>
      </w:r>
      <w:r>
        <w:t xml:space="preserve">обеспечивает </w:t>
      </w:r>
      <w:r w:rsidRPr="00E32A78">
        <w:t>возврат неиспользованных финансовых средств.</w:t>
      </w:r>
    </w:p>
    <w:p w:rsidR="008A0E77" w:rsidRPr="00E32A78" w:rsidRDefault="008A0E77" w:rsidP="00707926">
      <w:pPr>
        <w:spacing w:after="0" w:line="240" w:lineRule="auto"/>
        <w:jc w:val="both"/>
      </w:pPr>
      <w:r w:rsidRPr="00E32A78">
        <w:t>6.1.9</w:t>
      </w:r>
      <w:r>
        <w:t xml:space="preserve">. При </w:t>
      </w:r>
      <w:r w:rsidRPr="00E32A78">
        <w:t xml:space="preserve">наличии споров между Сторонами </w:t>
      </w:r>
      <w:r>
        <w:t>настоящее Соглашение может быть</w:t>
      </w:r>
      <w:r w:rsidRPr="00E32A78">
        <w:t xml:space="preserve"> расторгнуто в судебном порядке.</w:t>
      </w:r>
    </w:p>
    <w:p w:rsidR="008A0E77" w:rsidRPr="00E32A78" w:rsidRDefault="008A0E77" w:rsidP="00707926">
      <w:pPr>
        <w:spacing w:after="0" w:line="240" w:lineRule="auto"/>
        <w:jc w:val="both"/>
      </w:pPr>
    </w:p>
    <w:p w:rsidR="008A0E77" w:rsidRDefault="008A0E77" w:rsidP="00D2594C">
      <w:pPr>
        <w:spacing w:after="0" w:line="360" w:lineRule="auto"/>
        <w:jc w:val="center"/>
      </w:pPr>
    </w:p>
    <w:p w:rsidR="008A0E77" w:rsidRPr="00E32A78" w:rsidRDefault="008A0E77" w:rsidP="00D2594C">
      <w:pPr>
        <w:spacing w:after="0" w:line="360" w:lineRule="auto"/>
        <w:jc w:val="center"/>
      </w:pPr>
      <w:r>
        <w:t xml:space="preserve">7. Ответственность </w:t>
      </w:r>
      <w:r w:rsidRPr="00E32A78">
        <w:t>сторон</w:t>
      </w:r>
      <w:r>
        <w:t>.</w:t>
      </w:r>
    </w:p>
    <w:p w:rsidR="008A0E77" w:rsidRPr="00E32A78" w:rsidRDefault="008A0E77" w:rsidP="00B52F05">
      <w:pPr>
        <w:spacing w:after="0" w:line="240" w:lineRule="auto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8A0E77" w:rsidRDefault="008A0E77" w:rsidP="001C6084">
      <w:pPr>
        <w:spacing w:after="0" w:line="240" w:lineRule="auto"/>
        <w:jc w:val="center"/>
      </w:pPr>
    </w:p>
    <w:p w:rsidR="008A0E77" w:rsidRPr="00E32A78" w:rsidRDefault="008A0E77" w:rsidP="00D2594C">
      <w:pPr>
        <w:spacing w:after="0" w:line="360" w:lineRule="auto"/>
        <w:jc w:val="center"/>
      </w:pPr>
      <w:r>
        <w:t>8.</w:t>
      </w:r>
      <w:r w:rsidRPr="00E32A78">
        <w:t>Заключительные положения</w:t>
      </w:r>
      <w:r>
        <w:t>.</w:t>
      </w:r>
    </w:p>
    <w:p w:rsidR="008A0E77" w:rsidRPr="00E32A78" w:rsidRDefault="008A0E77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</w:t>
      </w:r>
      <w:r>
        <w:t xml:space="preserve"> </w:t>
      </w:r>
      <w:r w:rsidRPr="00E32A78">
        <w:t>достижении соглашения спор разрешается судом в установленном законодательством порядке.</w:t>
      </w:r>
    </w:p>
    <w:p w:rsidR="008A0E77" w:rsidRPr="00E32A78" w:rsidRDefault="008A0E77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8A0E77" w:rsidRPr="00E32A78" w:rsidRDefault="008A0E77" w:rsidP="00707926">
      <w:pPr>
        <w:spacing w:after="0" w:line="240" w:lineRule="auto"/>
        <w:jc w:val="both"/>
      </w:pPr>
      <w:r w:rsidRPr="00E32A78">
        <w:t>8</w:t>
      </w:r>
      <w:bookmarkStart w:id="0" w:name="_GoBack"/>
      <w:bookmarkEnd w:id="0"/>
      <w:r w:rsidRPr="00E32A78">
        <w:t>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об</w:t>
      </w:r>
      <w:r>
        <w:t xml:space="preserve">язана сообщить об этом другой Стороне в течение десятидневного срока в </w:t>
      </w:r>
      <w:r w:rsidRPr="00E32A78">
        <w:t>письменном виде.</w:t>
      </w:r>
    </w:p>
    <w:p w:rsidR="008A0E77" w:rsidRDefault="008A0E77" w:rsidP="00AC23B7">
      <w:pPr>
        <w:spacing w:after="0" w:line="240" w:lineRule="auto"/>
        <w:jc w:val="both"/>
      </w:pPr>
    </w:p>
    <w:p w:rsidR="008A0E77" w:rsidRPr="00E32A78" w:rsidRDefault="008A0E77" w:rsidP="0001544C">
      <w:pPr>
        <w:spacing w:after="0" w:line="240" w:lineRule="auto"/>
        <w:jc w:val="center"/>
      </w:pPr>
      <w:r>
        <w:t>9.</w:t>
      </w:r>
      <w:r w:rsidRPr="00E32A78">
        <w:t>Реквизиты и подписи Сторон</w:t>
      </w:r>
    </w:p>
    <w:p w:rsidR="008A0E77" w:rsidRPr="00E32A78" w:rsidRDefault="008A0E77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8A0E77" w:rsidRPr="003C29E3">
        <w:tc>
          <w:tcPr>
            <w:tcW w:w="4785" w:type="dxa"/>
          </w:tcPr>
          <w:p w:rsidR="008A0E77" w:rsidRPr="003C29E3" w:rsidRDefault="008A0E77" w:rsidP="003C3817">
            <w:pPr>
              <w:spacing w:after="0" w:line="240" w:lineRule="auto"/>
            </w:pPr>
            <w:r w:rsidRPr="003C29E3">
              <w:t>Администрация </w:t>
            </w:r>
            <w:r>
              <w:t>Черменского сельского поселения</w:t>
            </w:r>
            <w:r w:rsidRPr="003C29E3">
              <w:t xml:space="preserve"> Пригородного района РСО-Алания</w:t>
            </w:r>
          </w:p>
        </w:tc>
        <w:tc>
          <w:tcPr>
            <w:tcW w:w="4786" w:type="dxa"/>
          </w:tcPr>
          <w:p w:rsidR="008A0E77" w:rsidRPr="003C29E3" w:rsidRDefault="008A0E77" w:rsidP="003C29E3">
            <w:pPr>
              <w:spacing w:after="0" w:line="240" w:lineRule="auto"/>
              <w:jc w:val="right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8A0E77" w:rsidRPr="003C29E3">
        <w:tc>
          <w:tcPr>
            <w:tcW w:w="4785" w:type="dxa"/>
          </w:tcPr>
          <w:p w:rsidR="008A0E77" w:rsidRPr="003C29E3" w:rsidRDefault="008A0E77" w:rsidP="003C29E3">
            <w:pPr>
              <w:spacing w:after="0" w:line="240" w:lineRule="auto"/>
            </w:pPr>
            <w:r>
              <w:t>363102, РСО-Алания, Пригородный район, с. Чермен, ул. Ленина,47</w:t>
            </w:r>
          </w:p>
        </w:tc>
        <w:tc>
          <w:tcPr>
            <w:tcW w:w="4786" w:type="dxa"/>
          </w:tcPr>
          <w:p w:rsidR="008A0E77" w:rsidRPr="003C29E3" w:rsidRDefault="008A0E77" w:rsidP="003C29E3">
            <w:pPr>
              <w:spacing w:after="0" w:line="240" w:lineRule="auto"/>
              <w:jc w:val="right"/>
            </w:pPr>
            <w:r w:rsidRPr="003C29E3">
              <w:t>363131, РСО-Алания, Пригородный район, с.Октябрьское, ул.П.Тедеева, 129</w:t>
            </w:r>
          </w:p>
        </w:tc>
      </w:tr>
      <w:tr w:rsidR="008A0E77" w:rsidRPr="003C29E3">
        <w:tc>
          <w:tcPr>
            <w:tcW w:w="4785" w:type="dxa"/>
          </w:tcPr>
          <w:p w:rsidR="008A0E77" w:rsidRPr="003C29E3" w:rsidRDefault="008A0E77" w:rsidP="003C29E3">
            <w:pPr>
              <w:spacing w:after="0" w:line="240" w:lineRule="auto"/>
            </w:pPr>
            <w:r w:rsidRPr="003C29E3">
              <w:t xml:space="preserve">ИНН </w:t>
            </w:r>
            <w:r>
              <w:t>1512007730</w:t>
            </w:r>
          </w:p>
        </w:tc>
        <w:tc>
          <w:tcPr>
            <w:tcW w:w="4786" w:type="dxa"/>
          </w:tcPr>
          <w:p w:rsidR="008A0E77" w:rsidRPr="003C29E3" w:rsidRDefault="008A0E77" w:rsidP="003C29E3">
            <w:pPr>
              <w:spacing w:after="0" w:line="240" w:lineRule="auto"/>
              <w:jc w:val="right"/>
            </w:pPr>
            <w:r w:rsidRPr="003C29E3">
              <w:t>ИНН 1512004497</w:t>
            </w:r>
          </w:p>
        </w:tc>
      </w:tr>
      <w:tr w:rsidR="008A0E77" w:rsidRPr="003C29E3">
        <w:tc>
          <w:tcPr>
            <w:tcW w:w="4785" w:type="dxa"/>
          </w:tcPr>
          <w:p w:rsidR="008A0E77" w:rsidRPr="003C29E3" w:rsidRDefault="008A0E77" w:rsidP="003C29E3">
            <w:pPr>
              <w:spacing w:after="0" w:line="240" w:lineRule="auto"/>
            </w:pPr>
            <w:r w:rsidRPr="003C29E3">
              <w:t xml:space="preserve">КПП </w:t>
            </w:r>
            <w:r>
              <w:t>151201001</w:t>
            </w:r>
          </w:p>
        </w:tc>
        <w:tc>
          <w:tcPr>
            <w:tcW w:w="4786" w:type="dxa"/>
          </w:tcPr>
          <w:p w:rsidR="008A0E77" w:rsidRPr="003C29E3" w:rsidRDefault="008A0E77" w:rsidP="003C29E3">
            <w:pPr>
              <w:spacing w:after="0" w:line="240" w:lineRule="auto"/>
              <w:jc w:val="right"/>
            </w:pPr>
            <w:r w:rsidRPr="003C29E3">
              <w:t>КПП 151201001</w:t>
            </w:r>
          </w:p>
        </w:tc>
      </w:tr>
      <w:tr w:rsidR="008A0E77" w:rsidRPr="003C29E3">
        <w:tc>
          <w:tcPr>
            <w:tcW w:w="4785" w:type="dxa"/>
          </w:tcPr>
          <w:p w:rsidR="008A0E77" w:rsidRPr="003C29E3" w:rsidRDefault="008A0E77" w:rsidP="003C29E3">
            <w:pPr>
              <w:spacing w:after="0" w:line="240" w:lineRule="auto"/>
            </w:pPr>
            <w:r w:rsidRPr="003C29E3">
              <w:t xml:space="preserve">р/сч </w:t>
            </w:r>
            <w:r>
              <w:t>40204810000000000083</w:t>
            </w:r>
          </w:p>
        </w:tc>
        <w:tc>
          <w:tcPr>
            <w:tcW w:w="4786" w:type="dxa"/>
          </w:tcPr>
          <w:p w:rsidR="008A0E77" w:rsidRPr="003C29E3" w:rsidRDefault="008A0E77" w:rsidP="003C29E3">
            <w:pPr>
              <w:spacing w:after="0" w:line="240" w:lineRule="auto"/>
              <w:jc w:val="right"/>
            </w:pPr>
            <w:r w:rsidRPr="003C29E3">
              <w:t>р/сч 40204810800000000005</w:t>
            </w:r>
          </w:p>
        </w:tc>
      </w:tr>
      <w:tr w:rsidR="008A0E77" w:rsidRPr="003C29E3">
        <w:tc>
          <w:tcPr>
            <w:tcW w:w="4785" w:type="dxa"/>
          </w:tcPr>
          <w:p w:rsidR="008A0E77" w:rsidRPr="003C29E3" w:rsidRDefault="008A0E77" w:rsidP="003C29E3">
            <w:pPr>
              <w:spacing w:after="0" w:line="240" w:lineRule="auto"/>
            </w:pPr>
            <w:r w:rsidRPr="003C29E3">
              <w:t xml:space="preserve">БИК </w:t>
            </w:r>
            <w:r>
              <w:t>049033001</w:t>
            </w:r>
          </w:p>
        </w:tc>
        <w:tc>
          <w:tcPr>
            <w:tcW w:w="4786" w:type="dxa"/>
          </w:tcPr>
          <w:p w:rsidR="008A0E77" w:rsidRPr="003C29E3" w:rsidRDefault="008A0E77" w:rsidP="003C29E3">
            <w:pPr>
              <w:spacing w:after="0" w:line="240" w:lineRule="auto"/>
              <w:jc w:val="right"/>
            </w:pPr>
            <w:r w:rsidRPr="003C29E3">
              <w:t>БИК 049033001</w:t>
            </w:r>
          </w:p>
        </w:tc>
      </w:tr>
      <w:tr w:rsidR="008A0E77" w:rsidRPr="003C29E3">
        <w:tc>
          <w:tcPr>
            <w:tcW w:w="4785" w:type="dxa"/>
          </w:tcPr>
          <w:p w:rsidR="008A0E77" w:rsidRPr="003C29E3" w:rsidRDefault="008A0E77" w:rsidP="003C29E3">
            <w:pPr>
              <w:spacing w:after="0" w:line="240" w:lineRule="auto"/>
            </w:pPr>
            <w:r w:rsidRPr="003C29E3"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8A0E77" w:rsidRPr="003C29E3" w:rsidRDefault="008A0E77" w:rsidP="003C29E3">
            <w:pPr>
              <w:spacing w:after="0" w:line="240" w:lineRule="auto"/>
              <w:jc w:val="right"/>
            </w:pPr>
            <w:r w:rsidRPr="003C29E3">
              <w:t xml:space="preserve">Банк: ГРКЦ НБ РСО-Алания </w:t>
            </w:r>
          </w:p>
          <w:p w:rsidR="008A0E77" w:rsidRPr="003C29E3" w:rsidRDefault="008A0E77" w:rsidP="003C29E3">
            <w:pPr>
              <w:spacing w:after="0" w:line="240" w:lineRule="auto"/>
              <w:jc w:val="right"/>
            </w:pPr>
            <w:r w:rsidRPr="003C29E3">
              <w:t>г. Владикавказ</w:t>
            </w:r>
          </w:p>
        </w:tc>
      </w:tr>
      <w:tr w:rsidR="008A0E77" w:rsidRPr="003C29E3">
        <w:tc>
          <w:tcPr>
            <w:tcW w:w="4785" w:type="dxa"/>
          </w:tcPr>
          <w:p w:rsidR="008A0E77" w:rsidRPr="003C29E3" w:rsidRDefault="008A0E77" w:rsidP="00863C40">
            <w:pPr>
              <w:spacing w:after="0" w:line="240" w:lineRule="auto"/>
            </w:pPr>
            <w:r w:rsidRPr="003C29E3">
              <w:t>Глава администрации (наименование сельского поселения)</w:t>
            </w:r>
          </w:p>
          <w:p w:rsidR="008A0E77" w:rsidRPr="003C29E3" w:rsidRDefault="008A0E77" w:rsidP="00863C40">
            <w:pPr>
              <w:spacing w:after="0" w:line="240" w:lineRule="auto"/>
            </w:pPr>
          </w:p>
          <w:p w:rsidR="008A0E77" w:rsidRPr="003C29E3" w:rsidRDefault="008A0E77" w:rsidP="00863C40">
            <w:pPr>
              <w:spacing w:after="0" w:line="240" w:lineRule="auto"/>
            </w:pPr>
          </w:p>
          <w:p w:rsidR="008A0E77" w:rsidRPr="003C29E3" w:rsidRDefault="008A0E77" w:rsidP="00863C40">
            <w:pPr>
              <w:spacing w:after="0" w:line="240" w:lineRule="auto"/>
            </w:pPr>
          </w:p>
          <w:p w:rsidR="008A0E77" w:rsidRPr="003C29E3" w:rsidRDefault="008A0E77" w:rsidP="00863C40">
            <w:pPr>
              <w:spacing w:after="0" w:line="240" w:lineRule="auto"/>
            </w:pPr>
            <w:r w:rsidRPr="003C29E3">
              <w:t xml:space="preserve">                                  </w:t>
            </w:r>
            <w:r>
              <w:t>Б.Г.Агкацева</w:t>
            </w:r>
          </w:p>
          <w:p w:rsidR="008A0E77" w:rsidRPr="003C29E3" w:rsidRDefault="008A0E77" w:rsidP="00863C40">
            <w:pPr>
              <w:spacing w:after="0" w:line="240" w:lineRule="auto"/>
            </w:pPr>
          </w:p>
          <w:p w:rsidR="008A0E77" w:rsidRPr="003C29E3" w:rsidRDefault="008A0E77" w:rsidP="00863C40">
            <w:pPr>
              <w:spacing w:after="0" w:line="240" w:lineRule="auto"/>
            </w:pPr>
            <w:r>
              <w:t>«28» 12. 2018г.</w:t>
            </w:r>
          </w:p>
          <w:p w:rsidR="008A0E77" w:rsidRPr="003C29E3" w:rsidRDefault="008A0E77" w:rsidP="00863C40">
            <w:pPr>
              <w:spacing w:after="0" w:line="240" w:lineRule="auto"/>
            </w:pPr>
            <w:r w:rsidRPr="003C29E3">
              <w:t xml:space="preserve"> </w:t>
            </w:r>
          </w:p>
          <w:p w:rsidR="008A0E77" w:rsidRPr="003C29E3" w:rsidRDefault="008A0E77" w:rsidP="00863C40">
            <w:pPr>
              <w:spacing w:after="0" w:line="240" w:lineRule="auto"/>
            </w:pPr>
            <w:r w:rsidRPr="003C29E3">
              <w:t>МП.</w:t>
            </w:r>
          </w:p>
          <w:p w:rsidR="008A0E77" w:rsidRPr="003C29E3" w:rsidRDefault="008A0E77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8A0E77" w:rsidRPr="003C29E3" w:rsidRDefault="008A0E77" w:rsidP="00863C40">
            <w:pPr>
              <w:spacing w:after="0" w:line="240" w:lineRule="auto"/>
              <w:jc w:val="right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8A0E77" w:rsidRPr="003C29E3" w:rsidRDefault="008A0E77" w:rsidP="00863C40">
            <w:pPr>
              <w:spacing w:after="0" w:line="240" w:lineRule="auto"/>
              <w:jc w:val="right"/>
            </w:pPr>
          </w:p>
          <w:p w:rsidR="008A0E77" w:rsidRPr="003C29E3" w:rsidRDefault="008A0E77" w:rsidP="00863C40">
            <w:pPr>
              <w:spacing w:after="0" w:line="240" w:lineRule="auto"/>
              <w:jc w:val="right"/>
            </w:pPr>
          </w:p>
          <w:p w:rsidR="008A0E77" w:rsidRPr="003C29E3" w:rsidRDefault="008A0E77" w:rsidP="00863C40">
            <w:pPr>
              <w:spacing w:after="0" w:line="240" w:lineRule="auto"/>
              <w:jc w:val="right"/>
            </w:pPr>
            <w:r w:rsidRPr="003C29E3">
              <w:t xml:space="preserve">                       Р.А.Есиев</w:t>
            </w:r>
          </w:p>
          <w:p w:rsidR="008A0E77" w:rsidRPr="003C29E3" w:rsidRDefault="008A0E77" w:rsidP="00863C40">
            <w:pPr>
              <w:spacing w:after="0" w:line="240" w:lineRule="auto"/>
              <w:jc w:val="right"/>
            </w:pPr>
          </w:p>
          <w:p w:rsidR="008A0E77" w:rsidRPr="003C29E3" w:rsidRDefault="008A0E77" w:rsidP="00863C40">
            <w:pPr>
              <w:spacing w:after="0" w:line="240" w:lineRule="auto"/>
              <w:jc w:val="right"/>
            </w:pPr>
            <w:r>
              <w:t>«28» 12. 2018</w:t>
            </w:r>
            <w:r w:rsidRPr="003C29E3">
              <w:t xml:space="preserve"> г.</w:t>
            </w:r>
          </w:p>
          <w:p w:rsidR="008A0E77" w:rsidRDefault="008A0E77" w:rsidP="00863C40">
            <w:pPr>
              <w:spacing w:after="0" w:line="240" w:lineRule="auto"/>
            </w:pPr>
          </w:p>
          <w:p w:rsidR="008A0E77" w:rsidRPr="003C29E3" w:rsidRDefault="008A0E77" w:rsidP="00863C40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8A0E77" w:rsidRPr="00E32A78" w:rsidRDefault="008A0E77" w:rsidP="00204D12">
      <w:pPr>
        <w:pStyle w:val="ListParagraph"/>
        <w:spacing w:after="0" w:line="240" w:lineRule="auto"/>
        <w:ind w:left="0"/>
        <w:jc w:val="both"/>
      </w:pPr>
    </w:p>
    <w:sectPr w:rsidR="008A0E77" w:rsidRPr="00E32A78" w:rsidSect="00204D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93E"/>
    <w:rsid w:val="00004591"/>
    <w:rsid w:val="0001544C"/>
    <w:rsid w:val="0002051C"/>
    <w:rsid w:val="00034BAD"/>
    <w:rsid w:val="0004229A"/>
    <w:rsid w:val="0004293E"/>
    <w:rsid w:val="000452D2"/>
    <w:rsid w:val="00045B50"/>
    <w:rsid w:val="000462AE"/>
    <w:rsid w:val="000640A6"/>
    <w:rsid w:val="00066E71"/>
    <w:rsid w:val="000774D1"/>
    <w:rsid w:val="000B6E3D"/>
    <w:rsid w:val="000D79C1"/>
    <w:rsid w:val="001444B3"/>
    <w:rsid w:val="00161B99"/>
    <w:rsid w:val="00174A49"/>
    <w:rsid w:val="001C6084"/>
    <w:rsid w:val="00204D12"/>
    <w:rsid w:val="00212AE3"/>
    <w:rsid w:val="00247883"/>
    <w:rsid w:val="002748E4"/>
    <w:rsid w:val="00276411"/>
    <w:rsid w:val="002D26C0"/>
    <w:rsid w:val="00311573"/>
    <w:rsid w:val="00330CB7"/>
    <w:rsid w:val="0038585C"/>
    <w:rsid w:val="003B684F"/>
    <w:rsid w:val="003C29E3"/>
    <w:rsid w:val="003C3817"/>
    <w:rsid w:val="003C5F28"/>
    <w:rsid w:val="003D0C6B"/>
    <w:rsid w:val="003E5E2C"/>
    <w:rsid w:val="004013C8"/>
    <w:rsid w:val="0041697A"/>
    <w:rsid w:val="00445F9C"/>
    <w:rsid w:val="004612BA"/>
    <w:rsid w:val="00490031"/>
    <w:rsid w:val="004B0B2F"/>
    <w:rsid w:val="005146A6"/>
    <w:rsid w:val="005E6DC3"/>
    <w:rsid w:val="0065471D"/>
    <w:rsid w:val="00662BB8"/>
    <w:rsid w:val="0067200D"/>
    <w:rsid w:val="006910DA"/>
    <w:rsid w:val="006A56AF"/>
    <w:rsid w:val="006C5963"/>
    <w:rsid w:val="00707926"/>
    <w:rsid w:val="00722F1A"/>
    <w:rsid w:val="007524DA"/>
    <w:rsid w:val="007A08ED"/>
    <w:rsid w:val="007C5930"/>
    <w:rsid w:val="007C7F03"/>
    <w:rsid w:val="00863C40"/>
    <w:rsid w:val="00865ED1"/>
    <w:rsid w:val="008A0E77"/>
    <w:rsid w:val="00942E0C"/>
    <w:rsid w:val="00966DD2"/>
    <w:rsid w:val="009817F4"/>
    <w:rsid w:val="009D4188"/>
    <w:rsid w:val="00A03B26"/>
    <w:rsid w:val="00A254F4"/>
    <w:rsid w:val="00A2713D"/>
    <w:rsid w:val="00A43133"/>
    <w:rsid w:val="00A5315E"/>
    <w:rsid w:val="00A554CA"/>
    <w:rsid w:val="00A86AB5"/>
    <w:rsid w:val="00AB5513"/>
    <w:rsid w:val="00AC23B7"/>
    <w:rsid w:val="00B52F05"/>
    <w:rsid w:val="00B6621F"/>
    <w:rsid w:val="00B8078B"/>
    <w:rsid w:val="00B822E5"/>
    <w:rsid w:val="00B93A07"/>
    <w:rsid w:val="00BA3862"/>
    <w:rsid w:val="00BD4CDF"/>
    <w:rsid w:val="00C13EF6"/>
    <w:rsid w:val="00C27C60"/>
    <w:rsid w:val="00C43B16"/>
    <w:rsid w:val="00C465D0"/>
    <w:rsid w:val="00C54855"/>
    <w:rsid w:val="00CB58FB"/>
    <w:rsid w:val="00CB7F00"/>
    <w:rsid w:val="00CF0283"/>
    <w:rsid w:val="00D036AE"/>
    <w:rsid w:val="00D2594C"/>
    <w:rsid w:val="00D370B6"/>
    <w:rsid w:val="00D826D4"/>
    <w:rsid w:val="00E030C2"/>
    <w:rsid w:val="00E32A78"/>
    <w:rsid w:val="00E95831"/>
    <w:rsid w:val="00EA11F9"/>
    <w:rsid w:val="00ED2C12"/>
    <w:rsid w:val="00EE2250"/>
    <w:rsid w:val="00EF5840"/>
    <w:rsid w:val="00F12A4C"/>
    <w:rsid w:val="00F42DE2"/>
    <w:rsid w:val="00F54564"/>
    <w:rsid w:val="00F73816"/>
    <w:rsid w:val="00FB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2051C"/>
    <w:pPr>
      <w:ind w:left="720"/>
    </w:pPr>
  </w:style>
  <w:style w:type="table" w:styleId="TableGrid">
    <w:name w:val="Table Grid"/>
    <w:basedOn w:val="TableNormal"/>
    <w:uiPriority w:val="99"/>
    <w:rsid w:val="00E030C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6</Pages>
  <Words>1604</Words>
  <Characters>9149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Администратор</cp:lastModifiedBy>
  <cp:revision>3</cp:revision>
  <cp:lastPrinted>2018-12-07T11:15:00Z</cp:lastPrinted>
  <dcterms:created xsi:type="dcterms:W3CDTF">2018-12-07T11:15:00Z</dcterms:created>
  <dcterms:modified xsi:type="dcterms:W3CDTF">2019-01-16T08:08:00Z</dcterms:modified>
</cp:coreProperties>
</file>